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C77A5" w14:textId="77777777" w:rsidR="005E6507" w:rsidRDefault="005E6507" w:rsidP="005E65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MILES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fl.1488)</w:t>
      </w:r>
    </w:p>
    <w:p w14:paraId="0106D06F" w14:textId="77777777" w:rsidR="005E6507" w:rsidRDefault="005E6507" w:rsidP="005E65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Gloucester. Ostler.</w:t>
      </w:r>
    </w:p>
    <w:p w14:paraId="7D76DD7B" w14:textId="77777777" w:rsidR="005E6507" w:rsidRDefault="005E6507" w:rsidP="005E6507">
      <w:pPr>
        <w:pStyle w:val="NoSpacing"/>
        <w:rPr>
          <w:rFonts w:cs="Times New Roman"/>
          <w:szCs w:val="24"/>
        </w:rPr>
      </w:pPr>
    </w:p>
    <w:p w14:paraId="541BA980" w14:textId="77777777" w:rsidR="005E6507" w:rsidRDefault="005E6507" w:rsidP="005E6507">
      <w:pPr>
        <w:pStyle w:val="NoSpacing"/>
        <w:rPr>
          <w:rFonts w:cs="Times New Roman"/>
          <w:szCs w:val="24"/>
        </w:rPr>
      </w:pPr>
    </w:p>
    <w:p w14:paraId="44427595" w14:textId="77777777" w:rsidR="005E6507" w:rsidRDefault="005E6507" w:rsidP="005E65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Jan.1488</w:t>
      </w:r>
      <w:r>
        <w:rPr>
          <w:rFonts w:cs="Times New Roman"/>
          <w:szCs w:val="24"/>
        </w:rPr>
        <w:tab/>
        <w:t xml:space="preserve">He was pardoned for not appearing to answer William </w:t>
      </w:r>
      <w:proofErr w:type="spellStart"/>
      <w:r>
        <w:rPr>
          <w:rFonts w:cs="Times New Roman"/>
          <w:szCs w:val="24"/>
        </w:rPr>
        <w:t>Ekforth</w:t>
      </w:r>
      <w:proofErr w:type="spellEnd"/>
      <w:r>
        <w:rPr>
          <w:rFonts w:cs="Times New Roman"/>
          <w:szCs w:val="24"/>
        </w:rPr>
        <w:t xml:space="preserve"> of </w:t>
      </w:r>
    </w:p>
    <w:p w14:paraId="44A5A60D" w14:textId="77777777" w:rsidR="005E6507" w:rsidRDefault="005E6507" w:rsidP="005E65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Coventry(q.v.) touching a debt of £16.   (C.P.R. 1485-94 p.184)</w:t>
      </w:r>
    </w:p>
    <w:p w14:paraId="21E02128" w14:textId="77777777" w:rsidR="005E6507" w:rsidRDefault="005E6507" w:rsidP="005E6507">
      <w:pPr>
        <w:pStyle w:val="NoSpacing"/>
        <w:rPr>
          <w:rFonts w:cs="Times New Roman"/>
          <w:szCs w:val="24"/>
        </w:rPr>
      </w:pPr>
    </w:p>
    <w:p w14:paraId="2E64CC9B" w14:textId="77777777" w:rsidR="005E6507" w:rsidRDefault="005E6507" w:rsidP="005E6507">
      <w:pPr>
        <w:pStyle w:val="NoSpacing"/>
        <w:rPr>
          <w:rFonts w:cs="Times New Roman"/>
          <w:szCs w:val="24"/>
        </w:rPr>
      </w:pPr>
    </w:p>
    <w:p w14:paraId="6C0A1E50" w14:textId="77777777" w:rsidR="005E6507" w:rsidRDefault="005E6507" w:rsidP="005E65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February 2024</w:t>
      </w:r>
    </w:p>
    <w:p w14:paraId="54E8822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9DF42" w14:textId="77777777" w:rsidR="005E6507" w:rsidRDefault="005E6507" w:rsidP="009139A6">
      <w:r>
        <w:separator/>
      </w:r>
    </w:p>
  </w:endnote>
  <w:endnote w:type="continuationSeparator" w:id="0">
    <w:p w14:paraId="701C7B0B" w14:textId="77777777" w:rsidR="005E6507" w:rsidRDefault="005E65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9D1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9E86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603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ACEBB" w14:textId="77777777" w:rsidR="005E6507" w:rsidRDefault="005E6507" w:rsidP="009139A6">
      <w:r>
        <w:separator/>
      </w:r>
    </w:p>
  </w:footnote>
  <w:footnote w:type="continuationSeparator" w:id="0">
    <w:p w14:paraId="1F79EF04" w14:textId="77777777" w:rsidR="005E6507" w:rsidRDefault="005E65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109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964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C86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507"/>
    <w:rsid w:val="000666E0"/>
    <w:rsid w:val="002510B7"/>
    <w:rsid w:val="005C130B"/>
    <w:rsid w:val="005E6507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FB230"/>
  <w15:chartTrackingRefBased/>
  <w15:docId w15:val="{7B633DCC-844F-4575-BDFD-D0F70E2C8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2024-02-02T21:43:00Z</dcterms:created>
  <dcterms:modified xsi:type="dcterms:W3CDTF">2024-02-02T21:44:00Z</dcterms:modified>
</cp:coreProperties>
</file>